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95D51" w14:textId="77777777" w:rsidR="00F24EAF" w:rsidRDefault="00F24EAF" w:rsidP="00F24E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LEDBETER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fl.1427)</w:t>
      </w:r>
    </w:p>
    <w:p w14:paraId="779DC643" w14:textId="77777777" w:rsidR="00F24EAF" w:rsidRDefault="00F24EAF" w:rsidP="00F24E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Lynn. Brasier.</w:t>
      </w:r>
    </w:p>
    <w:p w14:paraId="7ACBF05F" w14:textId="77777777" w:rsidR="00F24EAF" w:rsidRDefault="00F24EAF" w:rsidP="00F24EAF">
      <w:pPr>
        <w:pStyle w:val="NoSpacing"/>
        <w:rPr>
          <w:rFonts w:cs="Times New Roman"/>
          <w:szCs w:val="24"/>
        </w:rPr>
      </w:pPr>
    </w:p>
    <w:p w14:paraId="7CD16C69" w14:textId="77777777" w:rsidR="00F24EAF" w:rsidRDefault="00F24EAF" w:rsidP="00F24EAF">
      <w:pPr>
        <w:pStyle w:val="NoSpacing"/>
        <w:rPr>
          <w:rFonts w:cs="Times New Roman"/>
          <w:szCs w:val="24"/>
        </w:rPr>
      </w:pPr>
    </w:p>
    <w:p w14:paraId="0938FAC0" w14:textId="77777777" w:rsidR="00F24EAF" w:rsidRDefault="00F24EAF" w:rsidP="00F24E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>Richard Reed(q.v.) brought a plaint of debt against him and 4 others.</w:t>
      </w:r>
    </w:p>
    <w:p w14:paraId="69F83BF0" w14:textId="77777777" w:rsidR="00F24EAF" w:rsidRDefault="00F24EAF" w:rsidP="00F24E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36B59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73205C1F" w14:textId="77777777" w:rsidR="00F24EAF" w:rsidRDefault="00F24EAF" w:rsidP="00F24EAF">
      <w:pPr>
        <w:pStyle w:val="NoSpacing"/>
        <w:rPr>
          <w:rFonts w:cs="Times New Roman"/>
          <w:szCs w:val="24"/>
        </w:rPr>
      </w:pPr>
    </w:p>
    <w:p w14:paraId="3B7B0DB8" w14:textId="77777777" w:rsidR="00F24EAF" w:rsidRDefault="00F24EAF" w:rsidP="00F24EAF">
      <w:pPr>
        <w:pStyle w:val="NoSpacing"/>
        <w:rPr>
          <w:rFonts w:cs="Times New Roman"/>
          <w:szCs w:val="24"/>
        </w:rPr>
      </w:pPr>
    </w:p>
    <w:p w14:paraId="7ACA1A71" w14:textId="77777777" w:rsidR="00F24EAF" w:rsidRDefault="00F24EAF" w:rsidP="00F24EA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July 2023</w:t>
      </w:r>
    </w:p>
    <w:p w14:paraId="3CD5A8A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3462F" w14:textId="77777777" w:rsidR="00F24EAF" w:rsidRDefault="00F24EAF" w:rsidP="009139A6">
      <w:r>
        <w:separator/>
      </w:r>
    </w:p>
  </w:endnote>
  <w:endnote w:type="continuationSeparator" w:id="0">
    <w:p w14:paraId="62B8ABA5" w14:textId="77777777" w:rsidR="00F24EAF" w:rsidRDefault="00F24E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901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9DC0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796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3DC71" w14:textId="77777777" w:rsidR="00F24EAF" w:rsidRDefault="00F24EAF" w:rsidP="009139A6">
      <w:r>
        <w:separator/>
      </w:r>
    </w:p>
  </w:footnote>
  <w:footnote w:type="continuationSeparator" w:id="0">
    <w:p w14:paraId="61737C9F" w14:textId="77777777" w:rsidR="00F24EAF" w:rsidRDefault="00F24E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E2B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2A6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F91F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EA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4EAF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E41CF"/>
  <w15:chartTrackingRefBased/>
  <w15:docId w15:val="{CBEA0474-8512-4D13-B6D5-7EFF75B2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24E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2023-07-16T09:57:00Z</dcterms:created>
  <dcterms:modified xsi:type="dcterms:W3CDTF">2023-07-16T09:57:00Z</dcterms:modified>
</cp:coreProperties>
</file>